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A7648E" w:rsidRDefault="00A7648E" w:rsidP="008C3CA4">
      <w:pPr>
        <w:spacing w:after="0" w:line="240" w:lineRule="auto"/>
        <w:rPr>
          <w:b/>
          <w:sz w:val="32"/>
          <w:szCs w:val="32"/>
        </w:rPr>
      </w:pPr>
      <w:r w:rsidRPr="00A7648E">
        <w:rPr>
          <w:b/>
          <w:sz w:val="32"/>
          <w:szCs w:val="32"/>
        </w:rPr>
        <w:t xml:space="preserve">La Ferme du </w:t>
      </w:r>
      <w:proofErr w:type="spellStart"/>
      <w:r w:rsidRPr="00A7648E">
        <w:rPr>
          <w:b/>
          <w:sz w:val="32"/>
          <w:szCs w:val="32"/>
        </w:rPr>
        <w:t>Mazy</w:t>
      </w:r>
      <w:proofErr w:type="spellEnd"/>
    </w:p>
    <w:p w:rsidR="008C3CA4" w:rsidRPr="008C3CA4" w:rsidRDefault="008C3CA4" w:rsidP="008C3CA4">
      <w:pPr>
        <w:spacing w:after="0" w:line="240" w:lineRule="auto"/>
        <w:rPr>
          <w:color w:val="FF0000"/>
        </w:rPr>
      </w:pP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8B6931" w:rsidRDefault="00A7648E" w:rsidP="008C3CA4">
            <w:pPr>
              <w:spacing w:after="0" w:line="240" w:lineRule="auto"/>
              <w:rPr>
                <w:i/>
              </w:rPr>
            </w:pPr>
            <w:r>
              <w:t>Ittre, Brabant Wallon.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A7648E" w:rsidRDefault="00A7648E" w:rsidP="00A7648E">
            <w:r>
              <w:t>Ferme équestre jusqu’il y a 2 ans ; et depuis, potager participatif.</w:t>
            </w:r>
          </w:p>
          <w:p w:rsidR="008C3CA4" w:rsidRPr="00F03FFF" w:rsidRDefault="008C3CA4" w:rsidP="008C3CA4">
            <w:pPr>
              <w:spacing w:after="0" w:line="240" w:lineRule="auto"/>
            </w:pPr>
          </w:p>
        </w:tc>
      </w:tr>
      <w:tr w:rsidR="008C3CA4" w:rsidRPr="00F03FFF" w:rsidTr="00D20F68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A7648E" w:rsidRDefault="00A7648E" w:rsidP="00A7648E">
            <w:r>
              <w:t xml:space="preserve">6 ha : grand potager à partager, chevaux, animaux de ferme, arbres fruitiers et inspiration de la </w:t>
            </w:r>
            <w:proofErr w:type="spellStart"/>
            <w:r>
              <w:t>permaculture</w:t>
            </w:r>
            <w:proofErr w:type="spellEnd"/>
            <w:r>
              <w:t>, tout à partager.</w:t>
            </w:r>
          </w:p>
          <w:p w:rsidR="008C3CA4" w:rsidRPr="0028110A" w:rsidRDefault="008C3CA4" w:rsidP="008C3CA4">
            <w:pPr>
              <w:spacing w:after="0" w:line="240" w:lineRule="auto"/>
              <w:rPr>
                <w:color w:val="FF0000"/>
              </w:rPr>
            </w:pP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D20F68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A7648E" w:rsidRDefault="00A7648E" w:rsidP="00A7648E">
            <w:r>
              <w:t>Familles, woofers, tous.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A7648E" w:rsidRDefault="00A7648E" w:rsidP="00A7648E">
            <w:r>
              <w:t>Les banques qui veulent nous reprendre la ferme.</w:t>
            </w:r>
          </w:p>
          <w:p w:rsidR="008C3CA4" w:rsidRPr="00236FE2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 </w:t>
            </w:r>
          </w:p>
        </w:tc>
      </w:tr>
      <w:tr w:rsidR="008C3CA4" w:rsidRPr="00F03FFF" w:rsidTr="00D20F68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A7648E" w:rsidRDefault="00A7648E" w:rsidP="00A7648E">
            <w:r>
              <w:t xml:space="preserve">Le projet est menacé par la banque.  </w:t>
            </w:r>
          </w:p>
          <w:p w:rsidR="00A7648E" w:rsidRDefault="00A7648E" w:rsidP="00A7648E">
            <w:r>
              <w:t>Ceux qui y viennent, plantent, s’occupent des animaux, récoltent et/ou cuisinent selon leurs envies.</w:t>
            </w:r>
          </w:p>
          <w:p w:rsidR="00A7648E" w:rsidRDefault="00A7648E" w:rsidP="00A7648E">
            <w:r>
              <w:t>De nombreux chevaux en prairie permettent vaille que vaille la survie financière de la ferme et partagent le terrain avec poules, moutons, chèvres, oies et canards.</w:t>
            </w:r>
          </w:p>
          <w:p w:rsidR="00A7648E" w:rsidRDefault="00A7648E" w:rsidP="00A7648E">
            <w:r>
              <w:t>Le but est de garder la ferme coûte que coûte et de partager le terrain, les connaissances et les légumes.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54DF9" w:rsidTr="00D20F68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A7648E" w:rsidRDefault="00A7648E" w:rsidP="00A7648E">
            <w:r>
              <w:t xml:space="preserve">La </w:t>
            </w:r>
            <w:proofErr w:type="spellStart"/>
            <w:r>
              <w:t>Feme</w:t>
            </w:r>
            <w:proofErr w:type="spellEnd"/>
            <w:r>
              <w:t xml:space="preserve"> du </w:t>
            </w:r>
            <w:proofErr w:type="spellStart"/>
            <w:r>
              <w:t>Mazy</w:t>
            </w:r>
            <w:proofErr w:type="spellEnd"/>
            <w:r>
              <w:t xml:space="preserve"> asbl, 0476 62 67 88</w:t>
            </w:r>
          </w:p>
          <w:p w:rsidR="00A7648E" w:rsidRDefault="00A7648E" w:rsidP="00A7648E">
            <w:r>
              <w:t xml:space="preserve">Au plaisir de vous y voir, </w:t>
            </w:r>
          </w:p>
          <w:p w:rsidR="00A7648E" w:rsidRDefault="00A7648E" w:rsidP="00A7648E">
            <w:r>
              <w:t>Charlie</w:t>
            </w:r>
            <w:r>
              <w:br w:type="page"/>
            </w:r>
          </w:p>
          <w:p w:rsidR="008C3CA4" w:rsidRPr="002254C5" w:rsidRDefault="008C3CA4" w:rsidP="008C3CA4">
            <w:pPr>
              <w:spacing w:after="0" w:line="240" w:lineRule="auto"/>
              <w:rPr>
                <w:color w:val="FF0000"/>
              </w:rPr>
            </w:pPr>
            <w:bookmarkStart w:id="0" w:name="_GoBack"/>
            <w:bookmarkEnd w:id="0"/>
          </w:p>
          <w:p w:rsidR="008C3CA4" w:rsidRPr="00A7648E" w:rsidRDefault="008C3CA4" w:rsidP="008C3CA4">
            <w:pPr>
              <w:spacing w:after="0" w:line="240" w:lineRule="auto"/>
            </w:pPr>
            <w:r w:rsidRPr="00A7648E">
              <w:t xml:space="preserve"> </w:t>
            </w:r>
          </w:p>
        </w:tc>
      </w:tr>
    </w:tbl>
    <w:p w:rsidR="005568E6" w:rsidRDefault="00A7648E" w:rsidP="008C3CA4">
      <w:pPr>
        <w:spacing w:after="0" w:line="240" w:lineRule="auto"/>
      </w:pPr>
    </w:p>
    <w:sectPr w:rsidR="005568E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A4" w:rsidRDefault="008C3CA4" w:rsidP="008C3CA4">
      <w:pPr>
        <w:spacing w:after="0" w:line="240" w:lineRule="auto"/>
      </w:pPr>
      <w:r>
        <w:separator/>
      </w:r>
    </w:p>
  </w:endnote>
  <w:end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A4" w:rsidRDefault="008C3CA4" w:rsidP="008C3CA4">
      <w:pPr>
        <w:spacing w:after="0" w:line="240" w:lineRule="auto"/>
      </w:pPr>
      <w:r>
        <w:separator/>
      </w:r>
    </w:p>
  </w:footnote>
  <w:foot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A4" w:rsidRPr="006A4C8C" w:rsidRDefault="008C3CA4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8C3CA4" w:rsidRPr="008C3CA4" w:rsidRDefault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33576"/>
    <w:rsid w:val="00071F23"/>
    <w:rsid w:val="00114A29"/>
    <w:rsid w:val="002C511C"/>
    <w:rsid w:val="002C52C8"/>
    <w:rsid w:val="00366A12"/>
    <w:rsid w:val="00573085"/>
    <w:rsid w:val="006E73A5"/>
    <w:rsid w:val="006F347B"/>
    <w:rsid w:val="008C3CA4"/>
    <w:rsid w:val="00902242"/>
    <w:rsid w:val="00A7648E"/>
    <w:rsid w:val="00A8741F"/>
    <w:rsid w:val="00A91231"/>
    <w:rsid w:val="00AD57F6"/>
    <w:rsid w:val="00C908AA"/>
    <w:rsid w:val="00D7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57CDA5C5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2</cp:revision>
  <cp:lastPrinted>2016-04-06T08:07:00Z</cp:lastPrinted>
  <dcterms:created xsi:type="dcterms:W3CDTF">2016-04-25T11:27:00Z</dcterms:created>
  <dcterms:modified xsi:type="dcterms:W3CDTF">2016-04-25T11:27:00Z</dcterms:modified>
</cp:coreProperties>
</file>